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99BBC2" w14:textId="77777777" w:rsidR="00EB4164" w:rsidRDefault="00EB4164" w:rsidP="00EB4164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Thomas CHIRCHE</w:t>
      </w:r>
      <w:r>
        <w:rPr>
          <w:rFonts w:eastAsia="Times New Roman" w:cs="Times New Roman"/>
          <w:szCs w:val="24"/>
        </w:rPr>
        <w:t xml:space="preserve">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fl.1422)</w:t>
      </w:r>
    </w:p>
    <w:p w14:paraId="10C4EEA6" w14:textId="77777777" w:rsidR="00EB4164" w:rsidRDefault="00EB4164" w:rsidP="00EB416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Langbourne</w:t>
      </w:r>
      <w:proofErr w:type="spellEnd"/>
      <w:r>
        <w:rPr>
          <w:rFonts w:cs="Times New Roman"/>
          <w:szCs w:val="24"/>
        </w:rPr>
        <w:t xml:space="preserve"> Ward, London.</w:t>
      </w:r>
    </w:p>
    <w:p w14:paraId="6E0422BB" w14:textId="77777777" w:rsidR="00EB4164" w:rsidRDefault="00EB4164" w:rsidP="00EB4164">
      <w:pPr>
        <w:pStyle w:val="NoSpacing"/>
        <w:rPr>
          <w:rFonts w:cs="Times New Roman"/>
          <w:szCs w:val="24"/>
        </w:rPr>
      </w:pPr>
    </w:p>
    <w:p w14:paraId="2FB54444" w14:textId="77777777" w:rsidR="00EB4164" w:rsidRDefault="00EB4164" w:rsidP="00EB4164">
      <w:pPr>
        <w:pStyle w:val="NoSpacing"/>
        <w:rPr>
          <w:rFonts w:cs="Times New Roman"/>
          <w:szCs w:val="24"/>
        </w:rPr>
      </w:pPr>
    </w:p>
    <w:p w14:paraId="5808A092" w14:textId="77777777" w:rsidR="00EB4164" w:rsidRDefault="00EB4164" w:rsidP="00EB416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Jan.1422</w:t>
      </w:r>
      <w:r>
        <w:rPr>
          <w:rFonts w:cs="Times New Roman"/>
          <w:szCs w:val="24"/>
        </w:rPr>
        <w:tab/>
        <w:t>He was elected Beadle.</w:t>
      </w:r>
    </w:p>
    <w:p w14:paraId="5E04DFE6" w14:textId="77777777" w:rsidR="00EB4164" w:rsidRDefault="00EB4164" w:rsidP="00EB4164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7C0E52BE" w14:textId="77777777" w:rsidR="00EB4164" w:rsidRDefault="00EB4164" w:rsidP="00EB4164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p.553)</w:t>
      </w:r>
    </w:p>
    <w:p w14:paraId="4C893B35" w14:textId="77777777" w:rsidR="00EB4164" w:rsidRDefault="00EB4164" w:rsidP="00EB4164">
      <w:pPr>
        <w:pStyle w:val="NoSpacing"/>
        <w:rPr>
          <w:rFonts w:eastAsia="Times New Roman" w:cs="Times New Roman"/>
          <w:szCs w:val="24"/>
        </w:rPr>
      </w:pPr>
    </w:p>
    <w:p w14:paraId="47B14794" w14:textId="77777777" w:rsidR="00EB4164" w:rsidRDefault="00EB4164" w:rsidP="00EB4164">
      <w:pPr>
        <w:pStyle w:val="NoSpacing"/>
        <w:rPr>
          <w:rFonts w:eastAsia="Times New Roman" w:cs="Times New Roman"/>
          <w:szCs w:val="24"/>
        </w:rPr>
      </w:pPr>
    </w:p>
    <w:p w14:paraId="7713E51C" w14:textId="77777777" w:rsidR="00EB4164" w:rsidRDefault="00EB4164" w:rsidP="00EB416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26 December 2023</w:t>
      </w:r>
    </w:p>
    <w:p w14:paraId="668EB68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24B40" w14:textId="77777777" w:rsidR="00EB4164" w:rsidRDefault="00EB4164" w:rsidP="009139A6">
      <w:r>
        <w:separator/>
      </w:r>
    </w:p>
  </w:endnote>
  <w:endnote w:type="continuationSeparator" w:id="0">
    <w:p w14:paraId="023D33EB" w14:textId="77777777" w:rsidR="00EB4164" w:rsidRDefault="00EB416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5F1C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78BB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DCD5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A413D" w14:textId="77777777" w:rsidR="00EB4164" w:rsidRDefault="00EB4164" w:rsidP="009139A6">
      <w:r>
        <w:separator/>
      </w:r>
    </w:p>
  </w:footnote>
  <w:footnote w:type="continuationSeparator" w:id="0">
    <w:p w14:paraId="1BAB27CE" w14:textId="77777777" w:rsidR="00EB4164" w:rsidRDefault="00EB416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5DFE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015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06D7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164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EB4164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58FD9F"/>
  <w15:chartTrackingRefBased/>
  <w15:docId w15:val="{07FD9919-B484-4A3B-AF89-8DB881974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2023-12-26T19:57:00Z</dcterms:created>
  <dcterms:modified xsi:type="dcterms:W3CDTF">2023-12-26T19:57:00Z</dcterms:modified>
</cp:coreProperties>
</file>